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CA5" w:rsidRDefault="006B5CA5" w:rsidP="009B781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Pr="00303898">
        <w:rPr>
          <w:rFonts w:ascii="Times New Roman" w:hAnsi="Times New Roman"/>
          <w:sz w:val="28"/>
          <w:szCs w:val="28"/>
        </w:rPr>
        <w:t>Приложение № 19</w:t>
      </w:r>
    </w:p>
    <w:p w:rsidR="006B5CA5" w:rsidRPr="00303898" w:rsidRDefault="006B5CA5" w:rsidP="009B781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B5CA5" w:rsidRPr="00303898" w:rsidRDefault="006B5CA5" w:rsidP="009B781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0389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303898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6B5CA5" w:rsidRPr="00303898" w:rsidRDefault="006B5CA5" w:rsidP="009B781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0389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303898">
        <w:rPr>
          <w:rFonts w:ascii="Times New Roman" w:hAnsi="Times New Roman"/>
          <w:sz w:val="28"/>
          <w:szCs w:val="28"/>
        </w:rPr>
        <w:t>Борисоглебского городского округа</w:t>
      </w:r>
    </w:p>
    <w:p w:rsidR="006B5CA5" w:rsidRPr="00303898" w:rsidRDefault="006B5CA5" w:rsidP="009B781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0389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303898">
        <w:rPr>
          <w:rFonts w:ascii="Times New Roman" w:hAnsi="Times New Roman"/>
          <w:sz w:val="28"/>
          <w:szCs w:val="28"/>
        </w:rPr>
        <w:t>Воронежской области</w:t>
      </w:r>
    </w:p>
    <w:p w:rsidR="006B5CA5" w:rsidRPr="00303898" w:rsidRDefault="006B5CA5" w:rsidP="002464F1">
      <w:pPr>
        <w:pStyle w:val="NoSpacing"/>
        <w:jc w:val="right"/>
      </w:pPr>
      <w:r w:rsidRPr="00303898">
        <w:t xml:space="preserve">                                                                                                                                                                                   </w:t>
      </w:r>
      <w:r w:rsidRPr="0030389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03.10.2017г. </w:t>
      </w:r>
      <w:r w:rsidRPr="00303898">
        <w:rPr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2367</w:t>
      </w:r>
    </w:p>
    <w:p w:rsidR="006B5CA5" w:rsidRPr="00303898" w:rsidRDefault="006B5CA5" w:rsidP="00303898">
      <w:pPr>
        <w:spacing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Палатка (авторынок)" style="position:absolute;left:0;text-align:left;margin-left:11.8pt;margin-top:33.5pt;width:762pt;height:362.25pt;z-index:251658240;visibility:visible" wrapcoords="-21 -45 -21 21600 21621 21600 21621 -45 -21 -45" stroked="t">
            <v:imagedata r:id="rId4" o:title=""/>
            <w10:wrap type="through"/>
          </v:shape>
        </w:pict>
      </w:r>
      <w:r w:rsidRPr="00303898">
        <w:rPr>
          <w:rFonts w:ascii="Times New Roman" w:hAnsi="Times New Roman"/>
          <w:sz w:val="28"/>
          <w:szCs w:val="28"/>
        </w:rPr>
        <w:t>Типовое архитектурное решение открытого торгового места №7</w:t>
      </w:r>
    </w:p>
    <w:p w:rsidR="006B5CA5" w:rsidRDefault="006B5CA5" w:rsidP="00DF4325">
      <w:pPr>
        <w:spacing w:line="240" w:lineRule="atLeast"/>
        <w:ind w:left="5670"/>
        <w:jc w:val="both"/>
      </w:pPr>
    </w:p>
    <w:sectPr w:rsidR="006B5CA5" w:rsidSect="00303898">
      <w:pgSz w:w="16838" w:h="11906" w:orient="landscape"/>
      <w:pgMar w:top="425" w:right="624" w:bottom="426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4325"/>
    <w:rsid w:val="002464F1"/>
    <w:rsid w:val="00303898"/>
    <w:rsid w:val="006B5CA5"/>
    <w:rsid w:val="0078418E"/>
    <w:rsid w:val="007B2325"/>
    <w:rsid w:val="009B7811"/>
    <w:rsid w:val="00B53105"/>
    <w:rsid w:val="00CF32BD"/>
    <w:rsid w:val="00DF4325"/>
    <w:rsid w:val="00E15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2B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DF4325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DF4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4325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3038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148</Words>
  <Characters>846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В. Ситникова</dc:creator>
  <cp:keywords/>
  <dc:description/>
  <cp:lastModifiedBy>**</cp:lastModifiedBy>
  <cp:revision>6</cp:revision>
  <dcterms:created xsi:type="dcterms:W3CDTF">2017-09-13T05:29:00Z</dcterms:created>
  <dcterms:modified xsi:type="dcterms:W3CDTF">2017-10-04T11:59:00Z</dcterms:modified>
</cp:coreProperties>
</file>